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94194" w14:textId="77777777" w:rsidR="00AB0F7E" w:rsidRPr="00B26D31" w:rsidRDefault="00D87103" w:rsidP="008243C8">
      <w:pPr>
        <w:pStyle w:val="Heading1"/>
        <w:rPr>
          <w:rFonts w:ascii="Calibri" w:hAnsi="Calibri" w:cs="Calibri"/>
        </w:rPr>
      </w:pPr>
      <w:r w:rsidRPr="00B26D31">
        <w:rPr>
          <w:rFonts w:ascii="Calibri" w:hAnsi="Calibri" w:cs="Calibri"/>
        </w:rPr>
        <w:t xml:space="preserve">REGISTER OF </w:t>
      </w:r>
      <w:r w:rsidR="004961CF" w:rsidRPr="00B26D31">
        <w:rPr>
          <w:rFonts w:ascii="Calibri" w:hAnsi="Calibri" w:cs="Calibri"/>
        </w:rPr>
        <w:t>applications</w:t>
      </w:r>
      <w:r w:rsidRPr="00B26D31">
        <w:rPr>
          <w:rFonts w:ascii="Calibri" w:hAnsi="Calibri" w:cs="Calibri"/>
        </w:rPr>
        <w:t xml:space="preserve"> RECEIVED </w:t>
      </w:r>
    </w:p>
    <w:tbl>
      <w:tblPr>
        <w:tblW w:w="15183" w:type="dxa"/>
        <w:tblInd w:w="67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4994"/>
        <w:gridCol w:w="1276"/>
        <w:gridCol w:w="713"/>
        <w:gridCol w:w="3114"/>
        <w:gridCol w:w="3276"/>
      </w:tblGrid>
      <w:tr w:rsidR="00AB0F7E" w:rsidRPr="00B26D31" w14:paraId="6829C507" w14:textId="77777777" w:rsidTr="00D97D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10" w:type="dxa"/>
            <w:shd w:val="pct5" w:color="auto" w:fill="FFFFFF"/>
            <w:vAlign w:val="center"/>
          </w:tcPr>
          <w:p w14:paraId="26D5B8D6" w14:textId="77777777" w:rsidR="00AB0F7E" w:rsidRPr="00B26D31" w:rsidRDefault="004961CF" w:rsidP="003A101F">
            <w:pPr>
              <w:spacing w:before="120" w:after="120"/>
              <w:ind w:left="142"/>
              <w:rPr>
                <w:rFonts w:ascii="Calibri" w:hAnsi="Calibri" w:cs="Calibri"/>
                <w:b/>
                <w:szCs w:val="22"/>
              </w:rPr>
            </w:pPr>
            <w:r w:rsidRPr="00B26D31">
              <w:rPr>
                <w:rFonts w:ascii="Calibri" w:hAnsi="Calibri" w:cs="Calibri"/>
                <w:b/>
                <w:szCs w:val="22"/>
              </w:rPr>
              <w:t xml:space="preserve">Contract </w:t>
            </w:r>
            <w:r w:rsidR="00AB0F7E" w:rsidRPr="00B26D31">
              <w:rPr>
                <w:rFonts w:ascii="Calibri" w:hAnsi="Calibri" w:cs="Calibri"/>
                <w:b/>
                <w:szCs w:val="22"/>
              </w:rPr>
              <w:t>title:</w:t>
            </w:r>
          </w:p>
        </w:tc>
        <w:tc>
          <w:tcPr>
            <w:tcW w:w="4994" w:type="dxa"/>
            <w:vAlign w:val="center"/>
          </w:tcPr>
          <w:p w14:paraId="7020BD0F" w14:textId="77777777" w:rsidR="00AB0F7E" w:rsidRPr="00B26D31" w:rsidRDefault="00AB0F7E" w:rsidP="0011096F">
            <w:pPr>
              <w:spacing w:before="120" w:after="120"/>
              <w:ind w:left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shd w:val="pct5" w:color="auto" w:fill="FFFFFF"/>
          </w:tcPr>
          <w:p w14:paraId="3301E80E" w14:textId="77777777" w:rsidR="00AB0F7E" w:rsidRPr="00B26D31" w:rsidRDefault="00AB0F7E" w:rsidP="000F44CE">
            <w:pPr>
              <w:spacing w:before="120" w:after="120"/>
              <w:ind w:left="142"/>
              <w:rPr>
                <w:rFonts w:ascii="Calibri" w:hAnsi="Calibri" w:cs="Calibri"/>
                <w:b/>
                <w:szCs w:val="22"/>
              </w:rPr>
            </w:pPr>
            <w:r w:rsidRPr="00B26D31">
              <w:rPr>
                <w:rFonts w:ascii="Calibri" w:hAnsi="Calibri" w:cs="Calibri"/>
                <w:b/>
                <w:szCs w:val="22"/>
              </w:rPr>
              <w:t>Lot no:</w:t>
            </w:r>
          </w:p>
        </w:tc>
        <w:tc>
          <w:tcPr>
            <w:tcW w:w="713" w:type="dxa"/>
            <w:vAlign w:val="center"/>
          </w:tcPr>
          <w:p w14:paraId="6B302172" w14:textId="77777777" w:rsidR="00AB0F7E" w:rsidRPr="00B26D31" w:rsidRDefault="00AB0F7E" w:rsidP="000F44CE">
            <w:pPr>
              <w:spacing w:before="120" w:after="120"/>
              <w:ind w:left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3114" w:type="dxa"/>
            <w:shd w:val="pct5" w:color="auto" w:fill="FFFFFF"/>
            <w:vAlign w:val="center"/>
          </w:tcPr>
          <w:p w14:paraId="308013BE" w14:textId="77777777" w:rsidR="00AB0F7E" w:rsidRPr="00B26D31" w:rsidRDefault="00AB0F7E" w:rsidP="008F60BE">
            <w:pPr>
              <w:spacing w:before="120" w:after="120"/>
              <w:ind w:left="142"/>
              <w:jc w:val="center"/>
              <w:rPr>
                <w:rFonts w:ascii="Calibri" w:hAnsi="Calibri" w:cs="Calibri"/>
                <w:b/>
                <w:szCs w:val="22"/>
              </w:rPr>
            </w:pPr>
            <w:r w:rsidRPr="00B26D31">
              <w:rPr>
                <w:rFonts w:ascii="Calibri" w:hAnsi="Calibri" w:cs="Calibri"/>
                <w:b/>
                <w:szCs w:val="22"/>
              </w:rPr>
              <w:t>Publication reference:</w:t>
            </w:r>
          </w:p>
        </w:tc>
        <w:tc>
          <w:tcPr>
            <w:tcW w:w="3276" w:type="dxa"/>
          </w:tcPr>
          <w:p w14:paraId="3C822748" w14:textId="77777777" w:rsidR="00AB0F7E" w:rsidRPr="00B26D31" w:rsidRDefault="00AB0F7E" w:rsidP="0049691E">
            <w:pPr>
              <w:spacing w:before="120" w:after="120"/>
              <w:ind w:left="0"/>
              <w:rPr>
                <w:rFonts w:ascii="Calibri" w:hAnsi="Calibri" w:cs="Calibri"/>
                <w:szCs w:val="22"/>
              </w:rPr>
            </w:pPr>
          </w:p>
        </w:tc>
      </w:tr>
    </w:tbl>
    <w:p w14:paraId="25788F83" w14:textId="77777777" w:rsidR="00540A8C" w:rsidRPr="00B26D31" w:rsidRDefault="00540A8C" w:rsidP="00081FF5">
      <w:pPr>
        <w:spacing w:before="0"/>
        <w:rPr>
          <w:rFonts w:ascii="Calibri" w:hAnsi="Calibri" w:cs="Calibri"/>
        </w:rPr>
      </w:pPr>
    </w:p>
    <w:tbl>
      <w:tblPr>
        <w:tblW w:w="154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1530"/>
        <w:gridCol w:w="1170"/>
        <w:gridCol w:w="1170"/>
        <w:gridCol w:w="1440"/>
        <w:gridCol w:w="1029"/>
        <w:gridCol w:w="1401"/>
        <w:gridCol w:w="3420"/>
      </w:tblGrid>
      <w:tr w:rsidR="003862DD" w:rsidRPr="00B26D31" w14:paraId="30B67A8B" w14:textId="77777777" w:rsidTr="00B82D70">
        <w:tblPrEx>
          <w:tblCellMar>
            <w:top w:w="0" w:type="dxa"/>
            <w:bottom w:w="0" w:type="dxa"/>
          </w:tblCellMar>
        </w:tblPrEx>
        <w:trPr>
          <w:cantSplit/>
          <w:trHeight w:val="2080"/>
          <w:tblHeader/>
        </w:trPr>
        <w:tc>
          <w:tcPr>
            <w:tcW w:w="720" w:type="dxa"/>
            <w:shd w:val="pct5" w:color="auto" w:fill="FFFFFF"/>
            <w:textDirection w:val="btLr"/>
          </w:tcPr>
          <w:p w14:paraId="1D2652A2" w14:textId="77777777" w:rsidR="003862DD" w:rsidRPr="00B26D31" w:rsidRDefault="003862DD" w:rsidP="00D87103">
            <w:pPr>
              <w:spacing w:before="0"/>
              <w:ind w:left="113" w:right="113"/>
              <w:jc w:val="center"/>
              <w:rPr>
                <w:rFonts w:ascii="Calibri" w:hAnsi="Calibri" w:cs="Calibri"/>
                <w:sz w:val="20"/>
              </w:rPr>
            </w:pPr>
            <w:r w:rsidRPr="00B26D31">
              <w:rPr>
                <w:rFonts w:ascii="Calibri" w:hAnsi="Calibri" w:cs="Calibri"/>
                <w:sz w:val="20"/>
              </w:rPr>
              <w:t>No</w:t>
            </w:r>
            <w:r w:rsidRPr="00B26D31">
              <w:rPr>
                <w:rStyle w:val="FootnoteReference"/>
                <w:rFonts w:ascii="Calibri" w:hAnsi="Calibri" w:cs="Calibri"/>
              </w:rPr>
              <w:footnoteReference w:id="1"/>
            </w:r>
          </w:p>
        </w:tc>
        <w:tc>
          <w:tcPr>
            <w:tcW w:w="3600" w:type="dxa"/>
            <w:shd w:val="pct5" w:color="auto" w:fill="FFFFFF"/>
            <w:vAlign w:val="center"/>
          </w:tcPr>
          <w:p w14:paraId="623CD39C" w14:textId="77777777" w:rsidR="003862DD" w:rsidRPr="00B26D31" w:rsidRDefault="003862DD" w:rsidP="008F60BE">
            <w:pPr>
              <w:ind w:left="0"/>
              <w:jc w:val="center"/>
              <w:rPr>
                <w:rFonts w:ascii="Calibri" w:hAnsi="Calibri" w:cs="Calibri"/>
                <w:sz w:val="20"/>
              </w:rPr>
            </w:pPr>
            <w:r w:rsidRPr="00B26D31">
              <w:rPr>
                <w:rFonts w:ascii="Calibri" w:hAnsi="Calibri" w:cs="Calibri"/>
                <w:sz w:val="20"/>
              </w:rPr>
              <w:t>Tenderer name</w:t>
            </w:r>
          </w:p>
        </w:tc>
        <w:tc>
          <w:tcPr>
            <w:tcW w:w="1530" w:type="dxa"/>
            <w:shd w:val="pct5" w:color="auto" w:fill="FFFFFF"/>
            <w:textDirection w:val="btLr"/>
            <w:vAlign w:val="center"/>
          </w:tcPr>
          <w:p w14:paraId="528F01CE" w14:textId="77777777" w:rsidR="003862DD" w:rsidRPr="00B26D31" w:rsidRDefault="003862DD" w:rsidP="00D4426C">
            <w:pPr>
              <w:spacing w:before="0"/>
              <w:ind w:left="113" w:right="113"/>
              <w:jc w:val="center"/>
              <w:rPr>
                <w:rFonts w:ascii="Calibri" w:hAnsi="Calibri" w:cs="Calibri"/>
                <w:sz w:val="20"/>
              </w:rPr>
            </w:pPr>
            <w:r w:rsidRPr="00B26D31">
              <w:rPr>
                <w:rFonts w:ascii="Calibri" w:hAnsi="Calibri" w:cs="Calibri"/>
                <w:sz w:val="20"/>
              </w:rPr>
              <w:t>When received?</w:t>
            </w:r>
          </w:p>
        </w:tc>
        <w:tc>
          <w:tcPr>
            <w:tcW w:w="1170" w:type="dxa"/>
            <w:shd w:val="pct5" w:color="auto" w:fill="FFFFFF"/>
            <w:textDirection w:val="btLr"/>
            <w:vAlign w:val="center"/>
          </w:tcPr>
          <w:p w14:paraId="53451885" w14:textId="77777777" w:rsidR="003862DD" w:rsidRPr="00B26D31" w:rsidRDefault="003862DD" w:rsidP="00D4426C">
            <w:pPr>
              <w:spacing w:before="0"/>
              <w:ind w:left="113" w:right="113"/>
              <w:jc w:val="center"/>
              <w:rPr>
                <w:rFonts w:ascii="Calibri" w:hAnsi="Calibri" w:cs="Calibri"/>
                <w:sz w:val="20"/>
              </w:rPr>
            </w:pPr>
            <w:r w:rsidRPr="00B26D31">
              <w:rPr>
                <w:rFonts w:ascii="Calibri" w:hAnsi="Calibri" w:cs="Calibri"/>
                <w:sz w:val="20"/>
              </w:rPr>
              <w:t>Within deadline? (Y/N)</w:t>
            </w:r>
          </w:p>
        </w:tc>
        <w:tc>
          <w:tcPr>
            <w:tcW w:w="1170" w:type="dxa"/>
            <w:shd w:val="pct5" w:color="auto" w:fill="FFFFFF"/>
            <w:textDirection w:val="btLr"/>
            <w:vAlign w:val="center"/>
          </w:tcPr>
          <w:p w14:paraId="1CCA9A9C" w14:textId="77777777" w:rsidR="003862DD" w:rsidRPr="00B26D31" w:rsidRDefault="003862DD" w:rsidP="000F44CE">
            <w:pPr>
              <w:spacing w:before="0"/>
              <w:ind w:left="113" w:right="113"/>
              <w:jc w:val="center"/>
              <w:rPr>
                <w:rFonts w:ascii="Calibri" w:hAnsi="Calibri" w:cs="Calibri"/>
                <w:sz w:val="20"/>
              </w:rPr>
            </w:pPr>
            <w:r w:rsidRPr="00B26D31">
              <w:rPr>
                <w:rFonts w:ascii="Calibri" w:hAnsi="Calibri" w:cs="Calibri"/>
                <w:sz w:val="20"/>
              </w:rPr>
              <w:t>Number of packages?</w:t>
            </w:r>
          </w:p>
        </w:tc>
        <w:tc>
          <w:tcPr>
            <w:tcW w:w="1440" w:type="dxa"/>
            <w:shd w:val="pct5" w:color="auto" w:fill="FFFFFF"/>
            <w:textDirection w:val="btLr"/>
            <w:vAlign w:val="center"/>
          </w:tcPr>
          <w:p w14:paraId="239A028E" w14:textId="77777777" w:rsidR="003862DD" w:rsidRPr="00B26D31" w:rsidRDefault="003862DD" w:rsidP="00CA3E8B">
            <w:pPr>
              <w:spacing w:before="0"/>
              <w:ind w:left="113" w:right="113"/>
              <w:jc w:val="center"/>
              <w:rPr>
                <w:rFonts w:ascii="Calibri" w:hAnsi="Calibri" w:cs="Calibri"/>
                <w:sz w:val="20"/>
              </w:rPr>
            </w:pPr>
            <w:r w:rsidRPr="00B26D31">
              <w:rPr>
                <w:rFonts w:ascii="Calibri" w:hAnsi="Calibri" w:cs="Calibri"/>
                <w:sz w:val="20"/>
              </w:rPr>
              <w:t>Outer envelope in good condition and duly sealed?</w:t>
            </w:r>
          </w:p>
          <w:p w14:paraId="6660B7AF" w14:textId="77777777" w:rsidR="003862DD" w:rsidRPr="00B26D31" w:rsidRDefault="003862DD" w:rsidP="00CA3E8B">
            <w:pPr>
              <w:spacing w:before="0"/>
              <w:ind w:left="113" w:right="113"/>
              <w:jc w:val="center"/>
              <w:rPr>
                <w:rFonts w:ascii="Calibri" w:hAnsi="Calibri" w:cs="Calibri"/>
                <w:sz w:val="20"/>
              </w:rPr>
            </w:pPr>
            <w:r w:rsidRPr="00B26D31">
              <w:rPr>
                <w:rFonts w:ascii="Calibri" w:hAnsi="Calibri" w:cs="Calibri"/>
                <w:sz w:val="20"/>
              </w:rPr>
              <w:t>(Y/N)</w:t>
            </w:r>
          </w:p>
        </w:tc>
        <w:tc>
          <w:tcPr>
            <w:tcW w:w="1029" w:type="dxa"/>
            <w:shd w:val="pct5" w:color="auto" w:fill="FFFFFF"/>
            <w:textDirection w:val="btLr"/>
            <w:vAlign w:val="center"/>
          </w:tcPr>
          <w:p w14:paraId="277393F6" w14:textId="77777777" w:rsidR="003862DD" w:rsidRPr="00B26D31" w:rsidRDefault="003862DD" w:rsidP="003862DD">
            <w:pPr>
              <w:spacing w:before="0"/>
              <w:ind w:left="113" w:right="113"/>
              <w:jc w:val="center"/>
              <w:rPr>
                <w:rFonts w:ascii="Calibri" w:hAnsi="Calibri" w:cs="Calibri"/>
                <w:sz w:val="20"/>
              </w:rPr>
            </w:pPr>
            <w:r w:rsidRPr="00B26D31">
              <w:rPr>
                <w:rFonts w:ascii="Calibri" w:hAnsi="Calibri" w:cs="Calibri"/>
                <w:sz w:val="20"/>
              </w:rPr>
              <w:t>Recorded delivery/hand delivered (including courier services)?</w:t>
            </w:r>
          </w:p>
        </w:tc>
        <w:tc>
          <w:tcPr>
            <w:tcW w:w="1401" w:type="dxa"/>
            <w:shd w:val="pct5" w:color="auto" w:fill="FFFFFF"/>
            <w:textDirection w:val="btLr"/>
            <w:vAlign w:val="center"/>
          </w:tcPr>
          <w:p w14:paraId="1800009D" w14:textId="77777777" w:rsidR="003862DD" w:rsidRPr="00B26D31" w:rsidRDefault="00144531" w:rsidP="000F44CE">
            <w:pPr>
              <w:spacing w:before="0"/>
              <w:ind w:left="113" w:right="113"/>
              <w:jc w:val="center"/>
              <w:rPr>
                <w:rFonts w:ascii="Calibri" w:hAnsi="Calibri" w:cs="Calibri"/>
                <w:sz w:val="20"/>
              </w:rPr>
            </w:pPr>
            <w:r w:rsidRPr="00B26D31">
              <w:rPr>
                <w:rFonts w:ascii="Calibri" w:hAnsi="Calibri" w:cs="Calibri"/>
                <w:sz w:val="20"/>
              </w:rPr>
              <w:t>Number from Registration Office?</w:t>
            </w:r>
          </w:p>
        </w:tc>
        <w:tc>
          <w:tcPr>
            <w:tcW w:w="3420" w:type="dxa"/>
            <w:shd w:val="pct5" w:color="auto" w:fill="FFFFFF"/>
            <w:vAlign w:val="center"/>
          </w:tcPr>
          <w:p w14:paraId="53243C02" w14:textId="77777777" w:rsidR="003862DD" w:rsidRPr="00B26D31" w:rsidRDefault="003862DD" w:rsidP="005E2656">
            <w:pPr>
              <w:spacing w:before="0"/>
              <w:ind w:left="0"/>
              <w:jc w:val="center"/>
              <w:rPr>
                <w:rFonts w:ascii="Calibri" w:hAnsi="Calibri" w:cs="Calibri"/>
                <w:sz w:val="20"/>
              </w:rPr>
            </w:pPr>
            <w:r w:rsidRPr="00B26D31">
              <w:rPr>
                <w:rFonts w:ascii="Calibri" w:hAnsi="Calibri" w:cs="Calibri"/>
                <w:sz w:val="20"/>
              </w:rPr>
              <w:t xml:space="preserve">Received by? </w:t>
            </w:r>
          </w:p>
          <w:p w14:paraId="301F02AD" w14:textId="77777777" w:rsidR="003862DD" w:rsidRPr="00B26D31" w:rsidRDefault="003862DD" w:rsidP="00DA1A64">
            <w:pPr>
              <w:spacing w:before="0"/>
              <w:ind w:left="0"/>
              <w:jc w:val="center"/>
              <w:rPr>
                <w:rFonts w:ascii="Calibri" w:hAnsi="Calibri" w:cs="Calibri"/>
                <w:sz w:val="20"/>
              </w:rPr>
            </w:pPr>
            <w:r w:rsidRPr="00B26D31">
              <w:rPr>
                <w:rFonts w:ascii="Calibri" w:hAnsi="Calibri" w:cs="Calibri"/>
                <w:sz w:val="20"/>
              </w:rPr>
              <w:t xml:space="preserve">(Signature by </w:t>
            </w:r>
            <w:r w:rsidR="00DA1A64" w:rsidRPr="00B26D31">
              <w:rPr>
                <w:rFonts w:ascii="Calibri" w:hAnsi="Calibri" w:cs="Calibri"/>
                <w:sz w:val="20"/>
              </w:rPr>
              <w:t>Contracting officer</w:t>
            </w:r>
            <w:r w:rsidRPr="00B26D31">
              <w:rPr>
                <w:rFonts w:ascii="Calibri" w:hAnsi="Calibri" w:cs="Calibri"/>
                <w:sz w:val="20"/>
              </w:rPr>
              <w:t>)</w:t>
            </w:r>
          </w:p>
        </w:tc>
      </w:tr>
      <w:tr w:rsidR="003A101F" w:rsidRPr="00B26D31" w14:paraId="37287108" w14:textId="77777777" w:rsidTr="00B82D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14:paraId="6387FC36" w14:textId="77777777" w:rsidR="003A101F" w:rsidRPr="00B26D31" w:rsidRDefault="003A101F" w:rsidP="000F44CE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  <w:r w:rsidRPr="00B26D31"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3600" w:type="dxa"/>
          </w:tcPr>
          <w:p w14:paraId="72E39C06" w14:textId="77777777" w:rsidR="003A101F" w:rsidRPr="00B26D31" w:rsidRDefault="003A101F" w:rsidP="00F30A1C">
            <w:pPr>
              <w:spacing w:beforeLines="60" w:before="144" w:afterLines="60" w:after="144"/>
              <w:ind w:left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1530" w:type="dxa"/>
          </w:tcPr>
          <w:p w14:paraId="20E58E6A" w14:textId="77777777" w:rsidR="003A101F" w:rsidRPr="00B26D31" w:rsidRDefault="003A101F" w:rsidP="000F44CE">
            <w:pPr>
              <w:spacing w:beforeLines="60" w:before="144" w:afterLines="60" w:after="144"/>
              <w:ind w:left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1170" w:type="dxa"/>
          </w:tcPr>
          <w:p w14:paraId="21953248" w14:textId="77777777" w:rsidR="003A101F" w:rsidRPr="00B26D31" w:rsidRDefault="003A101F" w:rsidP="000F44CE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70" w:type="dxa"/>
          </w:tcPr>
          <w:p w14:paraId="73B6A95A" w14:textId="77777777" w:rsidR="003A101F" w:rsidRPr="00B26D31" w:rsidRDefault="003A101F" w:rsidP="000F44CE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40" w:type="dxa"/>
          </w:tcPr>
          <w:p w14:paraId="418BE08D" w14:textId="77777777" w:rsidR="003A101F" w:rsidRPr="00B26D31" w:rsidRDefault="003A101F" w:rsidP="000F44CE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29" w:type="dxa"/>
          </w:tcPr>
          <w:p w14:paraId="2E3248A1" w14:textId="77777777" w:rsidR="003A101F" w:rsidRPr="00B26D31" w:rsidRDefault="003A101F" w:rsidP="000F44CE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01" w:type="dxa"/>
          </w:tcPr>
          <w:p w14:paraId="5A19264C" w14:textId="77777777" w:rsidR="003A101F" w:rsidRPr="00B26D31" w:rsidRDefault="003A101F" w:rsidP="00DC5BE1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420" w:type="dxa"/>
          </w:tcPr>
          <w:p w14:paraId="11DF1B56" w14:textId="77777777" w:rsidR="003A101F" w:rsidRPr="00B26D31" w:rsidRDefault="003A101F" w:rsidP="000F44CE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F30A1C" w:rsidRPr="00B26D31" w14:paraId="5C63CB42" w14:textId="77777777" w:rsidTr="00B82D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14:paraId="258521FD" w14:textId="77777777" w:rsidR="00F30A1C" w:rsidRPr="00B26D31" w:rsidRDefault="00F30A1C" w:rsidP="000F44CE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  <w:r w:rsidRPr="00B26D31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3600" w:type="dxa"/>
          </w:tcPr>
          <w:p w14:paraId="7F75B7D4" w14:textId="77777777" w:rsidR="00F30A1C" w:rsidRPr="00B26D31" w:rsidRDefault="00F30A1C" w:rsidP="00D97D40">
            <w:pPr>
              <w:spacing w:beforeLines="60" w:before="144" w:afterLines="60" w:after="144"/>
              <w:ind w:left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1530" w:type="dxa"/>
          </w:tcPr>
          <w:p w14:paraId="621A46CF" w14:textId="77777777" w:rsidR="00F30A1C" w:rsidRPr="00B26D31" w:rsidRDefault="00F30A1C" w:rsidP="00F30A1C">
            <w:pPr>
              <w:spacing w:beforeLines="60" w:before="144" w:afterLines="60" w:after="144"/>
              <w:ind w:left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1170" w:type="dxa"/>
          </w:tcPr>
          <w:p w14:paraId="251B6AB6" w14:textId="77777777" w:rsidR="00F30A1C" w:rsidRPr="00B26D31" w:rsidRDefault="00F30A1C" w:rsidP="00851D75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70" w:type="dxa"/>
          </w:tcPr>
          <w:p w14:paraId="27D99718" w14:textId="77777777" w:rsidR="00F30A1C" w:rsidRPr="00B26D31" w:rsidRDefault="00F30A1C" w:rsidP="00851D75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40" w:type="dxa"/>
          </w:tcPr>
          <w:p w14:paraId="6186386D" w14:textId="77777777" w:rsidR="00F30A1C" w:rsidRPr="00B26D31" w:rsidRDefault="00F30A1C" w:rsidP="00851D75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29" w:type="dxa"/>
          </w:tcPr>
          <w:p w14:paraId="752F9D17" w14:textId="77777777" w:rsidR="00F30A1C" w:rsidRPr="00B26D31" w:rsidRDefault="00F30A1C" w:rsidP="00851D75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01" w:type="dxa"/>
          </w:tcPr>
          <w:p w14:paraId="3EAA5FFC" w14:textId="77777777" w:rsidR="00F30A1C" w:rsidRPr="00B26D31" w:rsidRDefault="00F30A1C" w:rsidP="00851D75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420" w:type="dxa"/>
          </w:tcPr>
          <w:p w14:paraId="29311E4A" w14:textId="77777777" w:rsidR="00F30A1C" w:rsidRPr="00B26D31" w:rsidRDefault="00F30A1C" w:rsidP="000F44CE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F30A1C" w:rsidRPr="00B26D31" w14:paraId="50A485EE" w14:textId="77777777" w:rsidTr="00B82D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14:paraId="7B797CAA" w14:textId="77777777" w:rsidR="00F30A1C" w:rsidRPr="00B26D31" w:rsidRDefault="00F30A1C" w:rsidP="000F44CE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  <w:r w:rsidRPr="00B26D31"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3600" w:type="dxa"/>
          </w:tcPr>
          <w:p w14:paraId="7EB06FDA" w14:textId="77777777" w:rsidR="00F30A1C" w:rsidRPr="00B26D31" w:rsidRDefault="00F30A1C" w:rsidP="000F44CE">
            <w:pPr>
              <w:spacing w:beforeLines="60" w:before="144" w:afterLines="60" w:after="144"/>
              <w:ind w:left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1530" w:type="dxa"/>
          </w:tcPr>
          <w:p w14:paraId="51C00630" w14:textId="77777777" w:rsidR="00F30A1C" w:rsidRPr="00B26D31" w:rsidRDefault="00F30A1C" w:rsidP="00F30A1C">
            <w:pPr>
              <w:spacing w:beforeLines="60" w:before="144" w:afterLines="60" w:after="144"/>
              <w:ind w:left="0"/>
              <w:jc w:val="left"/>
              <w:rPr>
                <w:rFonts w:ascii="Calibri" w:hAnsi="Calibri" w:cs="Calibri"/>
                <w:sz w:val="20"/>
              </w:rPr>
            </w:pPr>
          </w:p>
        </w:tc>
        <w:tc>
          <w:tcPr>
            <w:tcW w:w="1170" w:type="dxa"/>
          </w:tcPr>
          <w:p w14:paraId="4EBA535A" w14:textId="77777777" w:rsidR="00F30A1C" w:rsidRPr="00B26D31" w:rsidRDefault="00F30A1C" w:rsidP="00851D75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70" w:type="dxa"/>
          </w:tcPr>
          <w:p w14:paraId="5D1C7D75" w14:textId="77777777" w:rsidR="00F30A1C" w:rsidRPr="00B26D31" w:rsidRDefault="00F30A1C" w:rsidP="00851D75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40" w:type="dxa"/>
          </w:tcPr>
          <w:p w14:paraId="2905E293" w14:textId="77777777" w:rsidR="00F30A1C" w:rsidRPr="00B26D31" w:rsidRDefault="00F30A1C" w:rsidP="00851D75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29" w:type="dxa"/>
          </w:tcPr>
          <w:p w14:paraId="61D1D88C" w14:textId="77777777" w:rsidR="00F30A1C" w:rsidRPr="00B26D31" w:rsidRDefault="00F30A1C" w:rsidP="00851D75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01" w:type="dxa"/>
          </w:tcPr>
          <w:p w14:paraId="4A6D6713" w14:textId="77777777" w:rsidR="00F30A1C" w:rsidRPr="00B26D31" w:rsidRDefault="00F30A1C" w:rsidP="00851D75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420" w:type="dxa"/>
          </w:tcPr>
          <w:p w14:paraId="6218132D" w14:textId="77777777" w:rsidR="00F30A1C" w:rsidRPr="00B26D31" w:rsidRDefault="00F30A1C" w:rsidP="00B63EC0">
            <w:pPr>
              <w:spacing w:beforeLines="60" w:before="144" w:afterLines="60" w:after="144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52B2DA78" w14:textId="77777777" w:rsidR="007E1CC7" w:rsidRPr="00B26D31" w:rsidRDefault="007E1CC7">
      <w:pPr>
        <w:ind w:left="0"/>
        <w:rPr>
          <w:rFonts w:ascii="Calibri" w:hAnsi="Calibri" w:cs="Calibri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467"/>
      </w:tblGrid>
      <w:tr w:rsidR="00AB0F7E" w:rsidRPr="00B26D31" w14:paraId="78582C18" w14:textId="77777777" w:rsidTr="00D97D40">
        <w:tblPrEx>
          <w:tblCellMar>
            <w:top w:w="0" w:type="dxa"/>
            <w:bottom w:w="0" w:type="dxa"/>
          </w:tblCellMar>
        </w:tblPrEx>
        <w:tc>
          <w:tcPr>
            <w:tcW w:w="3402" w:type="dxa"/>
            <w:shd w:val="pct10" w:color="auto" w:fill="FFFFFF"/>
          </w:tcPr>
          <w:p w14:paraId="327413B9" w14:textId="77777777" w:rsidR="00AB0F7E" w:rsidRPr="00B26D31" w:rsidRDefault="001C4CD3">
            <w:pPr>
              <w:tabs>
                <w:tab w:val="left" w:pos="1701"/>
              </w:tabs>
              <w:spacing w:before="120" w:after="120"/>
              <w:ind w:left="0"/>
              <w:rPr>
                <w:rFonts w:ascii="Calibri" w:hAnsi="Calibri" w:cs="Calibri"/>
                <w:b/>
                <w:szCs w:val="22"/>
              </w:rPr>
            </w:pPr>
            <w:r w:rsidRPr="00B26D31">
              <w:rPr>
                <w:rFonts w:ascii="Calibri" w:hAnsi="Calibri" w:cs="Calibri"/>
                <w:b/>
                <w:szCs w:val="22"/>
              </w:rPr>
              <w:t>Contracting Officer</w:t>
            </w:r>
          </w:p>
        </w:tc>
        <w:tc>
          <w:tcPr>
            <w:tcW w:w="5467" w:type="dxa"/>
            <w:vAlign w:val="center"/>
          </w:tcPr>
          <w:p w14:paraId="2A2569CA" w14:textId="77777777" w:rsidR="00AB0F7E" w:rsidRPr="00B26D31" w:rsidRDefault="00AB0F7E">
            <w:pPr>
              <w:tabs>
                <w:tab w:val="left" w:pos="1701"/>
              </w:tabs>
              <w:spacing w:before="120" w:after="120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AB0F7E" w:rsidRPr="00B26D31" w14:paraId="6631376C" w14:textId="77777777" w:rsidTr="00D97D40">
        <w:tblPrEx>
          <w:tblCellMar>
            <w:top w:w="0" w:type="dxa"/>
            <w:bottom w:w="0" w:type="dxa"/>
          </w:tblCellMar>
        </w:tblPrEx>
        <w:tc>
          <w:tcPr>
            <w:tcW w:w="3402" w:type="dxa"/>
            <w:shd w:val="pct10" w:color="auto" w:fill="FFFFFF"/>
          </w:tcPr>
          <w:p w14:paraId="69A07A05" w14:textId="77777777" w:rsidR="00AB0F7E" w:rsidRPr="00B26D31" w:rsidRDefault="007C0F0A" w:rsidP="001C4CD3">
            <w:pPr>
              <w:tabs>
                <w:tab w:val="left" w:pos="1701"/>
              </w:tabs>
              <w:spacing w:before="120" w:after="120"/>
              <w:ind w:left="0"/>
              <w:rPr>
                <w:rFonts w:ascii="Calibri" w:hAnsi="Calibri" w:cs="Calibri"/>
                <w:b/>
                <w:szCs w:val="22"/>
              </w:rPr>
            </w:pPr>
            <w:r w:rsidRPr="00B26D31">
              <w:rPr>
                <w:rFonts w:ascii="Calibri" w:hAnsi="Calibri" w:cs="Calibri"/>
                <w:b/>
                <w:szCs w:val="22"/>
              </w:rPr>
              <w:t>C</w:t>
            </w:r>
            <w:r w:rsidR="001C4CD3" w:rsidRPr="00B26D31">
              <w:rPr>
                <w:rFonts w:ascii="Calibri" w:hAnsi="Calibri" w:cs="Calibri"/>
                <w:b/>
                <w:szCs w:val="22"/>
              </w:rPr>
              <w:t>ontracting Officer’s</w:t>
            </w:r>
            <w:r w:rsidR="00AB0F7E" w:rsidRPr="00B26D31">
              <w:rPr>
                <w:rFonts w:ascii="Calibri" w:hAnsi="Calibri" w:cs="Calibri"/>
                <w:b/>
                <w:szCs w:val="22"/>
              </w:rPr>
              <w:t xml:space="preserve"> signature</w:t>
            </w:r>
          </w:p>
        </w:tc>
        <w:tc>
          <w:tcPr>
            <w:tcW w:w="5467" w:type="dxa"/>
            <w:vAlign w:val="center"/>
          </w:tcPr>
          <w:p w14:paraId="4C7601D5" w14:textId="77777777" w:rsidR="00AB0F7E" w:rsidRPr="00B26D31" w:rsidRDefault="00AB0F7E">
            <w:pPr>
              <w:tabs>
                <w:tab w:val="left" w:pos="1701"/>
              </w:tabs>
              <w:spacing w:before="120" w:after="120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AB0F7E" w:rsidRPr="00B26D31" w14:paraId="31635014" w14:textId="77777777" w:rsidTr="00D97D40">
        <w:tblPrEx>
          <w:tblCellMar>
            <w:top w:w="0" w:type="dxa"/>
            <w:bottom w:w="0" w:type="dxa"/>
          </w:tblCellMar>
        </w:tblPrEx>
        <w:tc>
          <w:tcPr>
            <w:tcW w:w="3402" w:type="dxa"/>
            <w:shd w:val="pct10" w:color="auto" w:fill="FFFFFF"/>
          </w:tcPr>
          <w:p w14:paraId="09280B6C" w14:textId="77777777" w:rsidR="00AB0F7E" w:rsidRPr="00B26D31" w:rsidRDefault="00AB0F7E">
            <w:pPr>
              <w:tabs>
                <w:tab w:val="left" w:pos="1701"/>
              </w:tabs>
              <w:spacing w:before="120" w:after="120"/>
              <w:ind w:left="0"/>
              <w:rPr>
                <w:rFonts w:ascii="Calibri" w:hAnsi="Calibri" w:cs="Calibri"/>
                <w:b/>
                <w:szCs w:val="22"/>
              </w:rPr>
            </w:pPr>
            <w:r w:rsidRPr="00B26D31">
              <w:rPr>
                <w:rFonts w:ascii="Calibri" w:hAnsi="Calibri" w:cs="Calibri"/>
                <w:b/>
                <w:szCs w:val="22"/>
              </w:rPr>
              <w:t>Date</w:t>
            </w:r>
          </w:p>
        </w:tc>
        <w:tc>
          <w:tcPr>
            <w:tcW w:w="5467" w:type="dxa"/>
            <w:vAlign w:val="center"/>
          </w:tcPr>
          <w:p w14:paraId="604AD1E6" w14:textId="77777777" w:rsidR="00AB0F7E" w:rsidRPr="00B26D31" w:rsidRDefault="00AB0F7E" w:rsidP="00647344">
            <w:pPr>
              <w:tabs>
                <w:tab w:val="left" w:pos="1701"/>
              </w:tabs>
              <w:spacing w:before="120" w:after="120"/>
              <w:ind w:left="0"/>
              <w:rPr>
                <w:rFonts w:ascii="Calibri" w:hAnsi="Calibri" w:cs="Calibri"/>
                <w:szCs w:val="22"/>
              </w:rPr>
            </w:pPr>
          </w:p>
        </w:tc>
      </w:tr>
    </w:tbl>
    <w:p w14:paraId="4A03DBD8" w14:textId="77777777" w:rsidR="00AB0F7E" w:rsidRPr="00B26D31" w:rsidRDefault="00AB0F7E" w:rsidP="00D97D40">
      <w:pPr>
        <w:ind w:left="0"/>
        <w:rPr>
          <w:rFonts w:ascii="Calibri" w:hAnsi="Calibri" w:cs="Calibri"/>
          <w:szCs w:val="22"/>
        </w:rPr>
      </w:pPr>
    </w:p>
    <w:sectPr w:rsidR="00AB0F7E" w:rsidRPr="00B26D31" w:rsidSect="00FC6D84">
      <w:footerReference w:type="default" r:id="rId8"/>
      <w:footerReference w:type="first" r:id="rId9"/>
      <w:type w:val="continuous"/>
      <w:pgSz w:w="16840" w:h="11907" w:orient="landscape" w:code="9"/>
      <w:pgMar w:top="709" w:right="680" w:bottom="1135" w:left="0" w:header="720" w:footer="720" w:gutter="567"/>
      <w:paperSrc w:first="15" w:other="15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054B5" w14:textId="77777777" w:rsidR="00B26D31" w:rsidRPr="0027551A" w:rsidRDefault="00B26D31">
      <w:r w:rsidRPr="0027551A">
        <w:separator/>
      </w:r>
    </w:p>
  </w:endnote>
  <w:endnote w:type="continuationSeparator" w:id="0">
    <w:p w14:paraId="7867E629" w14:textId="77777777" w:rsidR="00B26D31" w:rsidRPr="0027551A" w:rsidRDefault="00B26D31">
      <w:r w:rsidRPr="0027551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E5162" w14:textId="77777777" w:rsidR="00CC30F5" w:rsidRPr="00FC6D84" w:rsidRDefault="00CC30F5" w:rsidP="008243C8">
    <w:pPr>
      <w:pStyle w:val="Footer"/>
      <w:tabs>
        <w:tab w:val="clear" w:pos="4111"/>
        <w:tab w:val="clear" w:pos="8760"/>
        <w:tab w:val="center" w:pos="7797"/>
        <w:tab w:val="right" w:pos="15026"/>
      </w:tabs>
      <w:ind w:left="567"/>
      <w:rPr>
        <w:rStyle w:val="PageNumber0"/>
        <w:rFonts w:ascii="Times New Roman" w:hAnsi="Times New Roman"/>
        <w:b w:val="0"/>
        <w:szCs w:val="18"/>
      </w:rPr>
    </w:pPr>
    <w:r w:rsidRPr="00FC6D84">
      <w:rPr>
        <w:rFonts w:ascii="Arial" w:hAnsi="Arial"/>
        <w:b w:val="0"/>
        <w:szCs w:val="18"/>
      </w:rPr>
      <w:tab/>
    </w:r>
    <w:r w:rsidRPr="00FC6D84">
      <w:rPr>
        <w:rFonts w:ascii="Arial" w:hAnsi="Arial"/>
        <w:b w:val="0"/>
        <w:szCs w:val="18"/>
      </w:rPr>
      <w:tab/>
    </w:r>
    <w:r w:rsidRPr="00FC6D84">
      <w:rPr>
        <w:rFonts w:ascii="Times New Roman" w:hAnsi="Times New Roman"/>
        <w:b w:val="0"/>
        <w:szCs w:val="18"/>
      </w:rPr>
      <w:t xml:space="preserve">Page </w:t>
    </w:r>
    <w:r w:rsidRPr="00FC6D84">
      <w:rPr>
        <w:rStyle w:val="PageNumber0"/>
        <w:rFonts w:ascii="Times New Roman" w:hAnsi="Times New Roman"/>
        <w:b w:val="0"/>
        <w:szCs w:val="18"/>
      </w:rPr>
      <w:fldChar w:fldCharType="begin"/>
    </w:r>
    <w:r w:rsidRPr="00FC6D84">
      <w:rPr>
        <w:rStyle w:val="PageNumber0"/>
        <w:rFonts w:ascii="Times New Roman" w:hAnsi="Times New Roman"/>
        <w:b w:val="0"/>
        <w:szCs w:val="18"/>
      </w:rPr>
      <w:instrText xml:space="preserve"> PAGE </w:instrText>
    </w:r>
    <w:r w:rsidRPr="00FC6D84">
      <w:rPr>
        <w:rStyle w:val="PageNumber0"/>
        <w:rFonts w:ascii="Times New Roman" w:hAnsi="Times New Roman"/>
        <w:b w:val="0"/>
        <w:szCs w:val="18"/>
      </w:rPr>
      <w:fldChar w:fldCharType="separate"/>
    </w:r>
    <w:r w:rsidR="00B82D70">
      <w:rPr>
        <w:rStyle w:val="PageNumber0"/>
        <w:rFonts w:ascii="Times New Roman" w:hAnsi="Times New Roman"/>
        <w:b w:val="0"/>
        <w:noProof/>
        <w:szCs w:val="18"/>
      </w:rPr>
      <w:t>1</w:t>
    </w:r>
    <w:r w:rsidRPr="00FC6D84">
      <w:rPr>
        <w:rStyle w:val="PageNumber0"/>
        <w:rFonts w:ascii="Times New Roman" w:hAnsi="Times New Roman"/>
        <w:b w:val="0"/>
        <w:szCs w:val="18"/>
      </w:rPr>
      <w:fldChar w:fldCharType="end"/>
    </w:r>
    <w:r w:rsidRPr="00FC6D84">
      <w:rPr>
        <w:rStyle w:val="PageNumber0"/>
        <w:rFonts w:ascii="Times New Roman" w:hAnsi="Times New Roman"/>
        <w:b w:val="0"/>
        <w:szCs w:val="18"/>
      </w:rPr>
      <w:t xml:space="preserve"> of </w:t>
    </w:r>
    <w:r w:rsidRPr="00FC6D84">
      <w:rPr>
        <w:rStyle w:val="PageNumber0"/>
        <w:rFonts w:ascii="Times New Roman" w:hAnsi="Times New Roman"/>
        <w:b w:val="0"/>
        <w:szCs w:val="18"/>
      </w:rPr>
      <w:fldChar w:fldCharType="begin"/>
    </w:r>
    <w:r w:rsidRPr="00FC6D84">
      <w:rPr>
        <w:rStyle w:val="PageNumber0"/>
        <w:rFonts w:ascii="Times New Roman" w:hAnsi="Times New Roman"/>
        <w:b w:val="0"/>
        <w:szCs w:val="18"/>
      </w:rPr>
      <w:instrText xml:space="preserve"> NUMPAGES </w:instrText>
    </w:r>
    <w:r w:rsidRPr="00FC6D84">
      <w:rPr>
        <w:rStyle w:val="PageNumber0"/>
        <w:rFonts w:ascii="Times New Roman" w:hAnsi="Times New Roman"/>
        <w:b w:val="0"/>
        <w:szCs w:val="18"/>
      </w:rPr>
      <w:fldChar w:fldCharType="separate"/>
    </w:r>
    <w:r w:rsidR="00B82D70">
      <w:rPr>
        <w:rStyle w:val="PageNumber0"/>
        <w:rFonts w:ascii="Times New Roman" w:hAnsi="Times New Roman"/>
        <w:b w:val="0"/>
        <w:noProof/>
        <w:szCs w:val="18"/>
      </w:rPr>
      <w:t>1</w:t>
    </w:r>
    <w:r w:rsidRPr="00FC6D84">
      <w:rPr>
        <w:rStyle w:val="PageNumber0"/>
        <w:rFonts w:ascii="Times New Roman" w:hAnsi="Times New Roman"/>
        <w:b w:val="0"/>
        <w:szCs w:val="18"/>
      </w:rPr>
      <w:fldChar w:fldCharType="end"/>
    </w:r>
  </w:p>
  <w:p w14:paraId="2074E3C9" w14:textId="77777777" w:rsidR="00CC30F5" w:rsidRPr="00FC6D84" w:rsidRDefault="00CC30F5" w:rsidP="008243C8">
    <w:pPr>
      <w:pStyle w:val="Footer"/>
      <w:tabs>
        <w:tab w:val="clear" w:pos="4111"/>
        <w:tab w:val="center" w:pos="7797"/>
      </w:tabs>
      <w:ind w:left="567"/>
      <w:rPr>
        <w:rFonts w:ascii="Times New Roman" w:hAnsi="Times New Roman"/>
        <w:b w:val="0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D79D1" w14:textId="77777777" w:rsidR="00CC30F5" w:rsidRPr="0027551A" w:rsidRDefault="00A948CF" w:rsidP="00B80B88">
    <w:pPr>
      <w:pStyle w:val="Footer"/>
      <w:tabs>
        <w:tab w:val="clear" w:pos="4111"/>
        <w:tab w:val="clear" w:pos="8760"/>
        <w:tab w:val="center" w:pos="7797"/>
        <w:tab w:val="right" w:pos="15168"/>
      </w:tabs>
      <w:rPr>
        <w:rStyle w:val="PageNumber0"/>
        <w:rFonts w:ascii="Times New Roman" w:hAnsi="Times New Roman"/>
        <w:b w:val="0"/>
      </w:rPr>
    </w:pPr>
    <w:r>
      <w:rPr>
        <w:rFonts w:ascii="Times New Roman" w:hAnsi="Times New Roman"/>
        <w:szCs w:val="18"/>
      </w:rPr>
      <w:t>January 201</w:t>
    </w:r>
    <w:r w:rsidR="003F0F90">
      <w:rPr>
        <w:rFonts w:ascii="Times New Roman" w:hAnsi="Times New Roman"/>
        <w:szCs w:val="18"/>
      </w:rPr>
      <w:t>3</w:t>
    </w:r>
    <w:r w:rsidR="00CC30F5" w:rsidRPr="0027551A">
      <w:rPr>
        <w:rFonts w:ascii="Arial" w:hAnsi="Arial"/>
        <w:b w:val="0"/>
      </w:rPr>
      <w:tab/>
    </w:r>
    <w:r w:rsidR="00CC30F5" w:rsidRPr="0027551A">
      <w:rPr>
        <w:rFonts w:ascii="Arial" w:hAnsi="Arial"/>
        <w:b w:val="0"/>
      </w:rPr>
      <w:tab/>
    </w:r>
    <w:r w:rsidR="00CC30F5" w:rsidRPr="0027551A">
      <w:rPr>
        <w:rFonts w:ascii="Times New Roman" w:hAnsi="Times New Roman"/>
        <w:b w:val="0"/>
      </w:rPr>
      <w:t xml:space="preserve">Page </w:t>
    </w:r>
    <w:r w:rsidR="00CC30F5" w:rsidRPr="0027551A">
      <w:rPr>
        <w:rStyle w:val="PageNumber0"/>
        <w:rFonts w:ascii="Times New Roman" w:hAnsi="Times New Roman"/>
        <w:b w:val="0"/>
      </w:rPr>
      <w:fldChar w:fldCharType="begin"/>
    </w:r>
    <w:r w:rsidR="00CC30F5" w:rsidRPr="0027551A">
      <w:rPr>
        <w:rStyle w:val="PageNumber0"/>
        <w:rFonts w:ascii="Times New Roman" w:hAnsi="Times New Roman"/>
        <w:b w:val="0"/>
      </w:rPr>
      <w:instrText xml:space="preserve"> PAGE </w:instrText>
    </w:r>
    <w:r w:rsidR="00CC30F5" w:rsidRPr="0027551A">
      <w:rPr>
        <w:rStyle w:val="PageNumber0"/>
        <w:rFonts w:ascii="Times New Roman" w:hAnsi="Times New Roman"/>
        <w:b w:val="0"/>
      </w:rPr>
      <w:fldChar w:fldCharType="separate"/>
    </w:r>
    <w:r w:rsidR="00FC6D84">
      <w:rPr>
        <w:rStyle w:val="PageNumber0"/>
        <w:rFonts w:ascii="Times New Roman" w:hAnsi="Times New Roman"/>
        <w:b w:val="0"/>
        <w:noProof/>
      </w:rPr>
      <w:t>1</w:t>
    </w:r>
    <w:r w:rsidR="00CC30F5" w:rsidRPr="0027551A">
      <w:rPr>
        <w:rStyle w:val="PageNumber0"/>
        <w:rFonts w:ascii="Times New Roman" w:hAnsi="Times New Roman"/>
        <w:b w:val="0"/>
      </w:rPr>
      <w:fldChar w:fldCharType="end"/>
    </w:r>
    <w:r w:rsidR="00CC30F5" w:rsidRPr="0027551A">
      <w:rPr>
        <w:rStyle w:val="PageNumber0"/>
        <w:rFonts w:ascii="Times New Roman" w:hAnsi="Times New Roman"/>
        <w:b w:val="0"/>
      </w:rPr>
      <w:t xml:space="preserve"> of </w:t>
    </w:r>
    <w:r w:rsidR="00CC30F5" w:rsidRPr="0027551A">
      <w:rPr>
        <w:rStyle w:val="PageNumber0"/>
        <w:rFonts w:ascii="Times New Roman" w:hAnsi="Times New Roman"/>
        <w:b w:val="0"/>
      </w:rPr>
      <w:fldChar w:fldCharType="begin"/>
    </w:r>
    <w:r w:rsidR="00CC30F5" w:rsidRPr="0027551A">
      <w:rPr>
        <w:rStyle w:val="PageNumber0"/>
        <w:rFonts w:ascii="Times New Roman" w:hAnsi="Times New Roman"/>
        <w:b w:val="0"/>
      </w:rPr>
      <w:instrText xml:space="preserve"> NUMPAGES </w:instrText>
    </w:r>
    <w:r w:rsidR="00CC30F5" w:rsidRPr="0027551A">
      <w:rPr>
        <w:rStyle w:val="PageNumber0"/>
        <w:rFonts w:ascii="Times New Roman" w:hAnsi="Times New Roman"/>
        <w:b w:val="0"/>
      </w:rPr>
      <w:fldChar w:fldCharType="separate"/>
    </w:r>
    <w:r w:rsidR="00C2494E">
      <w:rPr>
        <w:rStyle w:val="PageNumber0"/>
        <w:rFonts w:ascii="Times New Roman" w:hAnsi="Times New Roman"/>
        <w:b w:val="0"/>
        <w:noProof/>
      </w:rPr>
      <w:t>2</w:t>
    </w:r>
    <w:r w:rsidR="00CC30F5" w:rsidRPr="0027551A">
      <w:rPr>
        <w:rStyle w:val="PageNumber0"/>
        <w:rFonts w:ascii="Times New Roman" w:hAnsi="Times New Roman"/>
        <w:b w:val="0"/>
      </w:rPr>
      <w:fldChar w:fldCharType="end"/>
    </w:r>
  </w:p>
  <w:p w14:paraId="0EE75152" w14:textId="77777777" w:rsidR="00CC30F5" w:rsidRPr="0027551A" w:rsidRDefault="00CC30F5">
    <w:pPr>
      <w:pStyle w:val="Footer"/>
      <w:tabs>
        <w:tab w:val="clear" w:pos="4111"/>
        <w:tab w:val="center" w:pos="7797"/>
      </w:tabs>
      <w:rPr>
        <w:rFonts w:ascii="Times New Roman" w:hAnsi="Times New Roman"/>
        <w:b w:val="0"/>
      </w:rPr>
    </w:pPr>
    <w:r w:rsidRPr="0027551A">
      <w:rPr>
        <w:rStyle w:val="PageNumber0"/>
        <w:rFonts w:ascii="Times New Roman" w:hAnsi="Times New Roman"/>
        <w:b w:val="0"/>
      </w:rPr>
      <w:fldChar w:fldCharType="begin"/>
    </w:r>
    <w:r w:rsidRPr="0027551A">
      <w:rPr>
        <w:rStyle w:val="PageNumber0"/>
        <w:rFonts w:ascii="Times New Roman" w:hAnsi="Times New Roman"/>
        <w:b w:val="0"/>
      </w:rPr>
      <w:instrText xml:space="preserve"> FILENAME </w:instrText>
    </w:r>
    <w:r w:rsidRPr="0027551A">
      <w:rPr>
        <w:rStyle w:val="PageNumber0"/>
        <w:rFonts w:ascii="Times New Roman" w:hAnsi="Times New Roman"/>
        <w:b w:val="0"/>
      </w:rPr>
      <w:fldChar w:fldCharType="separate"/>
    </w:r>
    <w:r w:rsidR="00C2494E">
      <w:rPr>
        <w:rStyle w:val="PageNumber0"/>
        <w:rFonts w:ascii="Times New Roman" w:hAnsi="Times New Roman"/>
        <w:b w:val="0"/>
        <w:noProof/>
      </w:rPr>
      <w:t>Register of proposals received 135633.doc</w:t>
    </w:r>
    <w:r w:rsidRPr="0027551A">
      <w:rPr>
        <w:rStyle w:val="PageNumber0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5B960" w14:textId="77777777" w:rsidR="00B26D31" w:rsidRPr="0027551A" w:rsidRDefault="00B26D31" w:rsidP="008243C8">
      <w:pPr>
        <w:ind w:left="567"/>
      </w:pPr>
      <w:r w:rsidRPr="0027551A">
        <w:separator/>
      </w:r>
    </w:p>
  </w:footnote>
  <w:footnote w:type="continuationSeparator" w:id="0">
    <w:p w14:paraId="73DB6D3C" w14:textId="77777777" w:rsidR="00B26D31" w:rsidRPr="0027551A" w:rsidRDefault="00B26D31">
      <w:r w:rsidRPr="0027551A">
        <w:continuationSeparator/>
      </w:r>
    </w:p>
  </w:footnote>
  <w:footnote w:id="1">
    <w:p w14:paraId="2B476CB7" w14:textId="77777777" w:rsidR="003862DD" w:rsidRPr="00D87103" w:rsidRDefault="003862D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D87103">
        <w:t>To be inserted in order of receipt (whether or not they are received before the deadline</w:t>
      </w:r>
      <w:r>
        <w:t xml:space="preserve"> for submissions </w:t>
      </w:r>
      <w:r w:rsidRPr="00D87103">
        <w:t>of applications/tenders/proposals).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666" w:dllVersion="513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DIS2"/>
  </w:docVars>
  <w:rsids>
    <w:rsidRoot w:val="00612288"/>
    <w:rsid w:val="00032010"/>
    <w:rsid w:val="000533BA"/>
    <w:rsid w:val="000628A6"/>
    <w:rsid w:val="00081FF5"/>
    <w:rsid w:val="000B1ED0"/>
    <w:rsid w:val="000B7EB6"/>
    <w:rsid w:val="000C4245"/>
    <w:rsid w:val="000F44CE"/>
    <w:rsid w:val="00107809"/>
    <w:rsid w:val="0011096F"/>
    <w:rsid w:val="00144531"/>
    <w:rsid w:val="00146825"/>
    <w:rsid w:val="001C4CD3"/>
    <w:rsid w:val="001C5404"/>
    <w:rsid w:val="001E2FEC"/>
    <w:rsid w:val="001E4E52"/>
    <w:rsid w:val="001E614A"/>
    <w:rsid w:val="00203114"/>
    <w:rsid w:val="002205D1"/>
    <w:rsid w:val="0024471A"/>
    <w:rsid w:val="002500C8"/>
    <w:rsid w:val="00253BF9"/>
    <w:rsid w:val="002577C2"/>
    <w:rsid w:val="00263055"/>
    <w:rsid w:val="00264E6F"/>
    <w:rsid w:val="0027551A"/>
    <w:rsid w:val="002F4089"/>
    <w:rsid w:val="002F5B5F"/>
    <w:rsid w:val="003138C0"/>
    <w:rsid w:val="003145CA"/>
    <w:rsid w:val="003862DD"/>
    <w:rsid w:val="003925CB"/>
    <w:rsid w:val="003A0E30"/>
    <w:rsid w:val="003A101F"/>
    <w:rsid w:val="003F0667"/>
    <w:rsid w:val="003F0F90"/>
    <w:rsid w:val="00416D52"/>
    <w:rsid w:val="00441532"/>
    <w:rsid w:val="004745B9"/>
    <w:rsid w:val="00476BDE"/>
    <w:rsid w:val="00485BF5"/>
    <w:rsid w:val="0048721B"/>
    <w:rsid w:val="004961CF"/>
    <w:rsid w:val="0049691E"/>
    <w:rsid w:val="004B1AF0"/>
    <w:rsid w:val="004E61A6"/>
    <w:rsid w:val="004E79DC"/>
    <w:rsid w:val="00510496"/>
    <w:rsid w:val="0051120B"/>
    <w:rsid w:val="00517A28"/>
    <w:rsid w:val="00540A8C"/>
    <w:rsid w:val="00542F88"/>
    <w:rsid w:val="00560346"/>
    <w:rsid w:val="005627BA"/>
    <w:rsid w:val="005B0DCE"/>
    <w:rsid w:val="005B3709"/>
    <w:rsid w:val="005E2656"/>
    <w:rsid w:val="00600DE7"/>
    <w:rsid w:val="00612288"/>
    <w:rsid w:val="00625C68"/>
    <w:rsid w:val="00647344"/>
    <w:rsid w:val="006530AB"/>
    <w:rsid w:val="006762B0"/>
    <w:rsid w:val="006840A3"/>
    <w:rsid w:val="00686F4A"/>
    <w:rsid w:val="006C003C"/>
    <w:rsid w:val="006F45BC"/>
    <w:rsid w:val="0071296A"/>
    <w:rsid w:val="00777E18"/>
    <w:rsid w:val="00782750"/>
    <w:rsid w:val="007850AB"/>
    <w:rsid w:val="00787098"/>
    <w:rsid w:val="007C0F0A"/>
    <w:rsid w:val="007C40FA"/>
    <w:rsid w:val="007E1CC7"/>
    <w:rsid w:val="008243C8"/>
    <w:rsid w:val="008450B7"/>
    <w:rsid w:val="00846D85"/>
    <w:rsid w:val="00851D75"/>
    <w:rsid w:val="008E7B71"/>
    <w:rsid w:val="008F60BE"/>
    <w:rsid w:val="00932D06"/>
    <w:rsid w:val="00942DB7"/>
    <w:rsid w:val="009F4BA3"/>
    <w:rsid w:val="00A25C02"/>
    <w:rsid w:val="00A70D46"/>
    <w:rsid w:val="00A948CF"/>
    <w:rsid w:val="00AB0F7E"/>
    <w:rsid w:val="00AF757C"/>
    <w:rsid w:val="00B26D31"/>
    <w:rsid w:val="00B50342"/>
    <w:rsid w:val="00B63EC0"/>
    <w:rsid w:val="00B80B88"/>
    <w:rsid w:val="00B82D70"/>
    <w:rsid w:val="00B85800"/>
    <w:rsid w:val="00BB3B05"/>
    <w:rsid w:val="00BC7B37"/>
    <w:rsid w:val="00BE7C22"/>
    <w:rsid w:val="00C2494E"/>
    <w:rsid w:val="00C316DF"/>
    <w:rsid w:val="00C41C4E"/>
    <w:rsid w:val="00C52804"/>
    <w:rsid w:val="00C64FE0"/>
    <w:rsid w:val="00CA13F9"/>
    <w:rsid w:val="00CA3E8B"/>
    <w:rsid w:val="00CC105C"/>
    <w:rsid w:val="00CC30F5"/>
    <w:rsid w:val="00D00735"/>
    <w:rsid w:val="00D01FCE"/>
    <w:rsid w:val="00D02D85"/>
    <w:rsid w:val="00D31210"/>
    <w:rsid w:val="00D36FEC"/>
    <w:rsid w:val="00D4426C"/>
    <w:rsid w:val="00D67FBD"/>
    <w:rsid w:val="00D87103"/>
    <w:rsid w:val="00D93914"/>
    <w:rsid w:val="00D97D40"/>
    <w:rsid w:val="00DA1A64"/>
    <w:rsid w:val="00DC5BE1"/>
    <w:rsid w:val="00E1226D"/>
    <w:rsid w:val="00E3771B"/>
    <w:rsid w:val="00E56086"/>
    <w:rsid w:val="00E63DCA"/>
    <w:rsid w:val="00EC7D26"/>
    <w:rsid w:val="00EE3B87"/>
    <w:rsid w:val="00F02CB1"/>
    <w:rsid w:val="00F30A1C"/>
    <w:rsid w:val="00F442CE"/>
    <w:rsid w:val="00F63604"/>
    <w:rsid w:val="00F93E17"/>
    <w:rsid w:val="00FC6D84"/>
    <w:rsid w:val="00FE28F3"/>
    <w:rsid w:val="00FE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5C52274"/>
  <w15:chartTrackingRefBased/>
  <w15:docId w15:val="{52DA139B-74C8-4524-8DE4-C674F03C1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240"/>
      <w:ind w:left="1701"/>
      <w:jc w:val="both"/>
    </w:pPr>
    <w:rPr>
      <w:rFonts w:ascii="Optima" w:hAnsi="Optima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rsid w:val="008243C8"/>
    <w:pPr>
      <w:keepNext/>
      <w:keepLines/>
      <w:pageBreakBefore/>
      <w:spacing w:after="240"/>
      <w:ind w:left="0"/>
      <w:jc w:val="center"/>
      <w:outlineLvl w:val="0"/>
    </w:pPr>
    <w:rPr>
      <w:rFonts w:ascii="Times New Roman" w:hAnsi="Times New Roman"/>
      <w:b/>
      <w:caps/>
      <w:sz w:val="28"/>
      <w:szCs w:val="28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ind w:left="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  <w:pPr>
      <w:ind w:left="0"/>
    </w:pPr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ind w:left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ind w:left="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">
    <w:name w:val="page number"/>
    <w:basedOn w:val="Normal"/>
    <w:next w:val="Normal"/>
    <w:pPr>
      <w:spacing w:before="0" w:line="260" w:lineRule="exact"/>
      <w:ind w:left="0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">
    <w:name w:val="caption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ind w:left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ind w:left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">
    <w:name w:val="list"/>
    <w:basedOn w:val="Normal"/>
    <w:pPr>
      <w:ind w:left="2268" w:hanging="567"/>
    </w:pPr>
  </w:style>
  <w:style w:type="paragraph" w:customStyle="1" w:styleId="quote">
    <w:name w:val="quote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ind w:left="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ind w:left="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ind w:left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0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ind w:left="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  <w:ind w:left="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numPr>
        <w:numId w:val="1"/>
      </w:numPr>
      <w:spacing w:before="0"/>
      <w:ind w:left="483" w:hanging="483"/>
      <w:jc w:val="both"/>
      <w:outlineLvl w:val="9"/>
    </w:pPr>
    <w:rPr>
      <w:b w:val="0"/>
      <w:caps w:val="0"/>
      <w:kern w:val="28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spacing w:before="0" w:after="240"/>
      <w:ind w:left="1202"/>
      <w:jc w:val="both"/>
      <w:outlineLvl w:val="9"/>
    </w:pPr>
    <w:rPr>
      <w:b w:val="0"/>
      <w:caps w:val="0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6762B0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rsid w:val="00D87103"/>
    <w:rPr>
      <w:sz w:val="20"/>
    </w:rPr>
  </w:style>
  <w:style w:type="character" w:customStyle="1" w:styleId="EndnoteTextChar">
    <w:name w:val="Endnote Text Char"/>
    <w:link w:val="EndnoteText"/>
    <w:rsid w:val="00D87103"/>
    <w:rPr>
      <w:rFonts w:ascii="Optima" w:hAnsi="Optima"/>
      <w:lang w:val="en-GB" w:eastAsia="en-GB"/>
    </w:rPr>
  </w:style>
  <w:style w:type="character" w:styleId="EndnoteReference">
    <w:name w:val="endnote reference"/>
    <w:rsid w:val="00D87103"/>
    <w:rPr>
      <w:vertAlign w:val="superscript"/>
    </w:rPr>
  </w:style>
  <w:style w:type="paragraph" w:customStyle="1" w:styleId="Default">
    <w:name w:val="Default"/>
    <w:rsid w:val="007E1C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A1F97-2EEE-45D7-B105-19A671523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bourkma</dc:creator>
  <cp:keywords/>
  <cp:lastModifiedBy>Živko Kolašinac</cp:lastModifiedBy>
  <cp:revision>2</cp:revision>
  <cp:lastPrinted>2014-10-27T12:47:00Z</cp:lastPrinted>
  <dcterms:created xsi:type="dcterms:W3CDTF">2026-07-01T12:17:00Z</dcterms:created>
  <dcterms:modified xsi:type="dcterms:W3CDTF">2026-07-01T12:17:00Z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742560302</vt:i4>
  </property>
  <property fmtid="{D5CDD505-2E9C-101B-9397-08002B2CF9AE}" pid="3" name="_ReviewingToolsShownOnce">
    <vt:lpwstr/>
  </property>
</Properties>
</file>